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62" w:rsidRPr="00456E8E" w:rsidRDefault="0026333B" w:rsidP="00A87ABB">
      <w:pPr>
        <w:jc w:val="center"/>
        <w:rPr>
          <w:color w:val="C0504D" w:themeColor="accent2"/>
        </w:rPr>
      </w:pPr>
      <w:r w:rsidRPr="00456E8E">
        <w:rPr>
          <w:b/>
          <w:color w:val="C0504D" w:themeColor="accent2"/>
          <w:sz w:val="19"/>
          <w:szCs w:val="19"/>
          <w:u w:val="single"/>
        </w:rPr>
        <w:t>Learner Participation</w:t>
      </w:r>
      <w:r w:rsidR="00B4141A" w:rsidRPr="00456E8E">
        <w:rPr>
          <w:b/>
          <w:color w:val="C0504D" w:themeColor="accent2"/>
          <w:sz w:val="19"/>
          <w:szCs w:val="19"/>
          <w:u w:val="single"/>
        </w:rPr>
        <w:t xml:space="preserve"> - </w:t>
      </w:r>
      <w:r w:rsidRPr="00456E8E">
        <w:rPr>
          <w:b/>
          <w:color w:val="C0504D" w:themeColor="accent2"/>
          <w:sz w:val="19"/>
          <w:szCs w:val="19"/>
          <w:u w:val="single"/>
        </w:rPr>
        <w:t xml:space="preserve"> </w:t>
      </w:r>
      <w:r w:rsidR="003C01DD" w:rsidRPr="00456E8E">
        <w:rPr>
          <w:b/>
          <w:color w:val="C0504D" w:themeColor="accent2"/>
          <w:sz w:val="19"/>
          <w:szCs w:val="19"/>
          <w:u w:val="single"/>
        </w:rPr>
        <w:t>Our School and Community</w:t>
      </w:r>
    </w:p>
    <w:p w:rsidR="00A87ABB" w:rsidRDefault="00A87ABB" w:rsidP="00FF3762"/>
    <w:p w:rsidR="00A87ABB" w:rsidRDefault="00A87ABB" w:rsidP="00FF3762"/>
    <w:p w:rsidR="00503CAF" w:rsidRDefault="00503CAF" w:rsidP="0026333B">
      <w:pPr>
        <w:jc w:val="left"/>
        <w:rPr>
          <w:noProof/>
          <w:lang w:eastAsia="en-GB"/>
        </w:rPr>
      </w:pPr>
    </w:p>
    <w:p w:rsidR="0026333B" w:rsidRDefault="0026333B" w:rsidP="0026333B">
      <w:pPr>
        <w:jc w:val="left"/>
        <w:rPr>
          <w:noProof/>
          <w:lang w:eastAsia="en-GB"/>
        </w:rPr>
      </w:pPr>
    </w:p>
    <w:p w:rsidR="00A87ABB" w:rsidRDefault="00A87ABB" w:rsidP="00FF3762"/>
    <w:p w:rsidR="00FF3762" w:rsidRDefault="00523315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EF8DA5" wp14:editId="4E19D193">
                <wp:simplePos x="0" y="0"/>
                <wp:positionH relativeFrom="column">
                  <wp:posOffset>5913912</wp:posOffset>
                </wp:positionH>
                <wp:positionV relativeFrom="paragraph">
                  <wp:posOffset>87679</wp:posOffset>
                </wp:positionV>
                <wp:extent cx="3382364" cy="961902"/>
                <wp:effectExtent l="0" t="0" r="27940" b="101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82364" cy="9619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52789" w:rsidRPr="008A3B48" w:rsidRDefault="00FB6EF7" w:rsidP="00B52789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Theme="minorHAnsi" w:eastAsiaTheme="minorHAnsi" w:hAnsiTheme="minorHAnsi" w:cs="ArialMT"/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8A3B48">
                              <w:rPr>
                                <w:rFonts w:asciiTheme="minorHAnsi" w:eastAsiaTheme="minorHAnsi" w:hAnsiTheme="minorHAnsi" w:cs="ArialMT"/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How safe do you feel in school or  in your local community? </w:t>
                            </w:r>
                            <w:r w:rsidR="008A3B48">
                              <w:rPr>
                                <w:rFonts w:asciiTheme="minorHAnsi" w:eastAsiaTheme="minorHAnsi" w:hAnsiTheme="minorHAnsi" w:cs="ArialMT"/>
                                <w:color w:val="943634" w:themeColor="accent2" w:themeShade="BF"/>
                                <w:sz w:val="20"/>
                                <w:szCs w:val="20"/>
                              </w:rPr>
                              <w:t>(</w:t>
                            </w:r>
                            <w:r w:rsidRPr="008A3B48">
                              <w:rPr>
                                <w:rFonts w:asciiTheme="minorHAnsi" w:eastAsiaTheme="minorHAnsi" w:hAnsiTheme="minorHAnsi" w:cs="ArialMT"/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What does your school and community partnerships have in place to make sure </w:t>
                            </w:r>
                            <w:r w:rsidR="008A3B48">
                              <w:rPr>
                                <w:rFonts w:asciiTheme="minorHAnsi" w:eastAsiaTheme="minorHAnsi" w:hAnsiTheme="minorHAnsi" w:cs="ArialMT"/>
                                <w:color w:val="943634" w:themeColor="accent2" w:themeShade="BF"/>
                                <w:sz w:val="20"/>
                                <w:szCs w:val="20"/>
                              </w:rPr>
                              <w:t>we</w:t>
                            </w:r>
                            <w:r w:rsidRPr="008A3B48">
                              <w:rPr>
                                <w:rFonts w:asciiTheme="minorHAnsi" w:eastAsiaTheme="minorHAnsi" w:hAnsiTheme="minorHAnsi" w:cs="ArialMT"/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are safe?</w:t>
                            </w:r>
                            <w:r w:rsidR="008A3B48">
                              <w:rPr>
                                <w:rFonts w:asciiTheme="minorHAnsi" w:eastAsiaTheme="minorHAnsi" w:hAnsiTheme="minorHAnsi" w:cs="ArialMT"/>
                                <w:color w:val="943634" w:themeColor="accent2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FF3762" w:rsidRPr="00523315" w:rsidRDefault="00FF3762" w:rsidP="00523315">
                            <w:pPr>
                              <w:jc w:val="left"/>
                              <w:rPr>
                                <w:color w:val="1F497D" w:themeColor="text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F8DA5" id="Rectangle 16" o:spid="_x0000_s1026" style="position:absolute;left:0;text-align:left;margin-left:465.65pt;margin-top:6.9pt;width:266.3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" fillcolor="window" strokecolor="#f79646" strokeweight="2pt">
                <v:path arrowok="t"/>
                <v:textbox>
                  <w:txbxContent>
                    <w:p w:rsidR="00B52789" w:rsidRPr="008A3B48" w:rsidRDefault="00FB6EF7" w:rsidP="00B52789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Theme="minorHAnsi" w:eastAsiaTheme="minorHAnsi" w:hAnsiTheme="minorHAnsi" w:cs="ArialMT"/>
                          <w:color w:val="943634" w:themeColor="accent2" w:themeShade="BF"/>
                          <w:sz w:val="20"/>
                          <w:szCs w:val="20"/>
                        </w:rPr>
                      </w:pPr>
                      <w:r w:rsidRPr="008A3B48">
                        <w:rPr>
                          <w:rFonts w:asciiTheme="minorHAnsi" w:eastAsiaTheme="minorHAnsi" w:hAnsiTheme="minorHAnsi" w:cs="ArialMT"/>
                          <w:color w:val="943634" w:themeColor="accent2" w:themeShade="BF"/>
                          <w:sz w:val="20"/>
                          <w:szCs w:val="20"/>
                        </w:rPr>
                        <w:t xml:space="preserve">How safe do you feel in school or  in your local community? </w:t>
                      </w:r>
                      <w:r w:rsidR="008A3B48">
                        <w:rPr>
                          <w:rFonts w:asciiTheme="minorHAnsi" w:eastAsiaTheme="minorHAnsi" w:hAnsiTheme="minorHAnsi" w:cs="ArialMT"/>
                          <w:color w:val="943634" w:themeColor="accent2" w:themeShade="BF"/>
                          <w:sz w:val="20"/>
                          <w:szCs w:val="20"/>
                        </w:rPr>
                        <w:t>(</w:t>
                      </w:r>
                      <w:r w:rsidRPr="008A3B48">
                        <w:rPr>
                          <w:rFonts w:asciiTheme="minorHAnsi" w:eastAsiaTheme="minorHAnsi" w:hAnsiTheme="minorHAnsi" w:cs="ArialMT"/>
                          <w:color w:val="943634" w:themeColor="accent2" w:themeShade="BF"/>
                          <w:sz w:val="20"/>
                          <w:szCs w:val="20"/>
                        </w:rPr>
                        <w:t xml:space="preserve"> What does your school and community partnerships have in place to make sure </w:t>
                      </w:r>
                      <w:r w:rsidR="008A3B48">
                        <w:rPr>
                          <w:rFonts w:asciiTheme="minorHAnsi" w:eastAsiaTheme="minorHAnsi" w:hAnsiTheme="minorHAnsi" w:cs="ArialMT"/>
                          <w:color w:val="943634" w:themeColor="accent2" w:themeShade="BF"/>
                          <w:sz w:val="20"/>
                          <w:szCs w:val="20"/>
                        </w:rPr>
                        <w:t>we</w:t>
                      </w:r>
                      <w:r w:rsidRPr="008A3B48">
                        <w:rPr>
                          <w:rFonts w:asciiTheme="minorHAnsi" w:eastAsiaTheme="minorHAnsi" w:hAnsiTheme="minorHAnsi" w:cs="ArialMT"/>
                          <w:color w:val="943634" w:themeColor="accent2" w:themeShade="BF"/>
                          <w:sz w:val="20"/>
                          <w:szCs w:val="20"/>
                        </w:rPr>
                        <w:t xml:space="preserve"> are safe?</w:t>
                      </w:r>
                      <w:r w:rsidR="008A3B48">
                        <w:rPr>
                          <w:rFonts w:asciiTheme="minorHAnsi" w:eastAsiaTheme="minorHAnsi" w:hAnsiTheme="minorHAnsi" w:cs="ArialMT"/>
                          <w:color w:val="943634" w:themeColor="accent2" w:themeShade="BF"/>
                          <w:sz w:val="20"/>
                          <w:szCs w:val="20"/>
                        </w:rPr>
                        <w:t>)</w:t>
                      </w:r>
                    </w:p>
                    <w:p w:rsidR="00FF3762" w:rsidRPr="00523315" w:rsidRDefault="00FF3762" w:rsidP="00523315">
                      <w:pPr>
                        <w:jc w:val="left"/>
                        <w:rPr>
                          <w:color w:val="1F497D" w:themeColor="text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4A4303" wp14:editId="35F9B3AA">
                <wp:simplePos x="0" y="0"/>
                <wp:positionH relativeFrom="column">
                  <wp:posOffset>-609600</wp:posOffset>
                </wp:positionH>
                <wp:positionV relativeFrom="paragraph">
                  <wp:posOffset>83819</wp:posOffset>
                </wp:positionV>
                <wp:extent cx="2867025" cy="885825"/>
                <wp:effectExtent l="0" t="0" r="28575" b="285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702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8A3B48" w:rsidRDefault="008A3B48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18"/>
                                <w:szCs w:val="18"/>
                              </w:rPr>
                              <w:t>Do staff and pupils work together to find digital solutions and new ideas to enhance learning through Community Resilience? (Are staff open to ideas from children and young people?)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A4303" id="Rectangle 21" o:spid="_x0000_s1027" style="position:absolute;left:0;text-align:left;margin-left:-48pt;margin-top:6.6pt;width:225.7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503CAF" w:rsidRPr="008A3B48" w:rsidRDefault="008A3B48" w:rsidP="00503CAF">
                      <w:pPr>
                        <w:jc w:val="center"/>
                        <w:rPr>
                          <w:rFonts w:asciiTheme="minorHAnsi" w:hAnsiTheme="minorHAnsi"/>
                          <w:color w:val="943634" w:themeColor="accent2" w:themeShade="BF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color w:val="943634" w:themeColor="accent2" w:themeShade="BF"/>
                          <w:sz w:val="18"/>
                          <w:szCs w:val="18"/>
                        </w:rPr>
                        <w:t>Do staff and pupils work together to find digital solutions and new ideas to enhance learning through Community Resilience? (Are staff open to ideas from children and young people?)</w:t>
                      </w: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D71A5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D5225C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YCklsm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D5225C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6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E1610"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FCF49"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2329814</wp:posOffset>
                </wp:positionV>
                <wp:extent cx="4505325" cy="0"/>
                <wp:effectExtent l="0" t="0" r="952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B418F4" id="Straight Connector 1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4067174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0A5A1" id="Straight Connector 9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B6EF7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D9ACA3" wp14:editId="4DC0B8B7">
                <wp:simplePos x="0" y="0"/>
                <wp:positionH relativeFrom="column">
                  <wp:posOffset>6043930</wp:posOffset>
                </wp:positionH>
                <wp:positionV relativeFrom="paragraph">
                  <wp:posOffset>83185</wp:posOffset>
                </wp:positionV>
                <wp:extent cx="2905125" cy="1054100"/>
                <wp:effectExtent l="0" t="0" r="28575" b="1270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1054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8A3B48" w:rsidRDefault="00FB6EF7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20"/>
                              </w:rPr>
                            </w:pPr>
                            <w:r w:rsidRPr="008A3B48"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20"/>
                              </w:rPr>
                              <w:t>What do you think of the reputation of our school in the community?</w:t>
                            </w:r>
                            <w:r w:rsidR="008A3B48" w:rsidRPr="008A3B48"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20"/>
                              </w:rPr>
                              <w:t xml:space="preserve"> ( What do the local media say about our school? How could we help to make these messages be more positive?)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9ACA3" id="Rectangle 20" o:spid="_x0000_s1030" style="position:absolute;left:0;text-align:left;margin-left:475.9pt;margin-top:6.55pt;width:228.75pt;height:8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" fillcolor="window" strokecolor="#f79646" strokeweight="2pt">
                <v:path arrowok="t"/>
                <v:textbox>
                  <w:txbxContent>
                    <w:p w:rsidR="00503CAF" w:rsidRPr="008A3B48" w:rsidRDefault="00FB6EF7" w:rsidP="00503CAF">
                      <w:pPr>
                        <w:jc w:val="center"/>
                        <w:rPr>
                          <w:rFonts w:asciiTheme="minorHAnsi" w:hAnsiTheme="minorHAnsi"/>
                          <w:color w:val="943634" w:themeColor="accent2" w:themeShade="BF"/>
                          <w:sz w:val="20"/>
                        </w:rPr>
                      </w:pPr>
                      <w:r w:rsidRPr="008A3B48">
                        <w:rPr>
                          <w:rFonts w:asciiTheme="minorHAnsi" w:hAnsiTheme="minorHAnsi"/>
                          <w:color w:val="943634" w:themeColor="accent2" w:themeShade="BF"/>
                          <w:sz w:val="20"/>
                        </w:rPr>
                        <w:t>What do you think of the reputation of our school in the community?</w:t>
                      </w:r>
                      <w:r w:rsidR="008A3B48" w:rsidRPr="008A3B48">
                        <w:rPr>
                          <w:rFonts w:asciiTheme="minorHAnsi" w:hAnsiTheme="minorHAnsi"/>
                          <w:color w:val="943634" w:themeColor="accent2" w:themeShade="BF"/>
                          <w:sz w:val="20"/>
                        </w:rPr>
                        <w:t xml:space="preserve"> ( What do the local media say about our school? How could we help to make these messages be more positive?)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Default="00A35A67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A9E8E" wp14:editId="7D619D3A">
                <wp:simplePos x="0" y="0"/>
                <wp:positionH relativeFrom="column">
                  <wp:posOffset>-676894</wp:posOffset>
                </wp:positionH>
                <wp:positionV relativeFrom="paragraph">
                  <wp:posOffset>-2928</wp:posOffset>
                </wp:positionV>
                <wp:extent cx="2938154" cy="866775"/>
                <wp:effectExtent l="0" t="0" r="14605" b="2857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8154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8A3B48" w:rsidRDefault="008A3B48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20"/>
                              </w:rPr>
                              <w:t xml:space="preserve">Can you describe how the facilities and resources in our </w:t>
                            </w:r>
                            <w:r w:rsidR="00A35A67" w:rsidRPr="008A3B48"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color w:val="943634" w:themeColor="accent2" w:themeShade="BF"/>
                                <w:sz w:val="20"/>
                              </w:rPr>
                              <w:t>school support you to learn creatively, to experiment and try new things?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A9E8E" id="Rectangle 19" o:spid="_x0000_s1031" style="position:absolute;left:0;text-align:left;margin-left:-53.3pt;margin-top:-.25pt;width:231.3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" fillcolor="window" strokecolor="#f79646" strokeweight="2pt">
                <v:path arrowok="t"/>
                <v:textbox>
                  <w:txbxContent>
                    <w:p w:rsidR="00503CAF" w:rsidRPr="008A3B48" w:rsidRDefault="008A3B48" w:rsidP="00503CAF">
                      <w:pPr>
                        <w:jc w:val="center"/>
                        <w:rPr>
                          <w:rFonts w:asciiTheme="minorHAnsi" w:hAnsiTheme="minorHAnsi"/>
                          <w:color w:val="943634" w:themeColor="accent2" w:themeShade="BF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color w:val="943634" w:themeColor="accent2" w:themeShade="BF"/>
                          <w:sz w:val="20"/>
                        </w:rPr>
                        <w:t xml:space="preserve">Can you describe how the facilities and resources in our </w:t>
                      </w:r>
                      <w:r w:rsidR="00A35A67" w:rsidRPr="008A3B48">
                        <w:rPr>
                          <w:rFonts w:asciiTheme="minorHAnsi" w:hAnsiTheme="minorHAnsi"/>
                          <w:color w:val="943634" w:themeColor="accent2" w:themeShade="BF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color w:val="943634" w:themeColor="accent2" w:themeShade="BF"/>
                          <w:sz w:val="20"/>
                        </w:rPr>
                        <w:t>school support you to learn creatively, to experiment and try new things?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503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-252" w:right="1440" w:bottom="567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105" w:rsidRDefault="00E57105">
      <w:pPr>
        <w:spacing w:line="240" w:lineRule="auto"/>
      </w:pPr>
      <w:r>
        <w:separator/>
      </w:r>
    </w:p>
  </w:endnote>
  <w:endnote w:type="continuationSeparator" w:id="0">
    <w:p w:rsidR="00E57105" w:rsidRDefault="00E57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61" w:rsidRDefault="00C43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61" w:rsidRDefault="00C43D61" w:rsidP="00C43D61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sz w:val="20"/>
      </w:rPr>
      <w:t xml:space="preserve">The questions in the boxes above are based on the features of highly effective practice and suggested questions within the 5 themes from the document  </w:t>
    </w:r>
    <w:r>
      <w:rPr>
        <w:color w:val="008080"/>
        <w:sz w:val="20"/>
      </w:rPr>
      <w:t>“How good is OUR School ?  A resource to support learner participation in self-evaluation and school improvement”</w:t>
    </w:r>
    <w:r>
      <w:rPr>
        <w:sz w:val="20"/>
      </w:rPr>
      <w:t xml:space="preserve">  </w:t>
    </w:r>
    <w:r>
      <w:rPr>
        <w:color w:val="92D050"/>
        <w:sz w:val="20"/>
      </w:rPr>
      <w:t>Part Two</w:t>
    </w:r>
  </w:p>
  <w:p w:rsidR="003F2479" w:rsidRPr="00C43D61" w:rsidRDefault="003F2479" w:rsidP="00C43D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61" w:rsidRDefault="00C43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105" w:rsidRDefault="00E57105">
      <w:pPr>
        <w:spacing w:line="240" w:lineRule="auto"/>
      </w:pPr>
      <w:r>
        <w:separator/>
      </w:r>
    </w:p>
  </w:footnote>
  <w:footnote w:type="continuationSeparator" w:id="0">
    <w:p w:rsidR="00E57105" w:rsidRDefault="00E571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61" w:rsidRDefault="00C43D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79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61" w:rsidRDefault="00C43D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05"/>
    <w:rsid w:val="00027FF3"/>
    <w:rsid w:val="00047D01"/>
    <w:rsid w:val="00100021"/>
    <w:rsid w:val="001267F7"/>
    <w:rsid w:val="00157346"/>
    <w:rsid w:val="0016120D"/>
    <w:rsid w:val="00192DC7"/>
    <w:rsid w:val="001E2B15"/>
    <w:rsid w:val="00221E4E"/>
    <w:rsid w:val="0026333B"/>
    <w:rsid w:val="002F3688"/>
    <w:rsid w:val="002F477A"/>
    <w:rsid w:val="003C01DD"/>
    <w:rsid w:val="003E6FAD"/>
    <w:rsid w:val="003F2479"/>
    <w:rsid w:val="00411FC4"/>
    <w:rsid w:val="00456E8E"/>
    <w:rsid w:val="00503CAF"/>
    <w:rsid w:val="00523315"/>
    <w:rsid w:val="0067486A"/>
    <w:rsid w:val="006D26F7"/>
    <w:rsid w:val="007905D4"/>
    <w:rsid w:val="008A3B48"/>
    <w:rsid w:val="00952710"/>
    <w:rsid w:val="00956466"/>
    <w:rsid w:val="009F71B8"/>
    <w:rsid w:val="00A35A67"/>
    <w:rsid w:val="00A56EBA"/>
    <w:rsid w:val="00A87ABB"/>
    <w:rsid w:val="00A90A53"/>
    <w:rsid w:val="00AB54FF"/>
    <w:rsid w:val="00AC310B"/>
    <w:rsid w:val="00AC7192"/>
    <w:rsid w:val="00AE01CB"/>
    <w:rsid w:val="00B4141A"/>
    <w:rsid w:val="00B52789"/>
    <w:rsid w:val="00C43D61"/>
    <w:rsid w:val="00C86FBA"/>
    <w:rsid w:val="00D5225C"/>
    <w:rsid w:val="00E3599D"/>
    <w:rsid w:val="00E36759"/>
    <w:rsid w:val="00E57105"/>
    <w:rsid w:val="00EB35F3"/>
    <w:rsid w:val="00FB6EF7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81841"/>
  <w15:docId w15:val="{101FD192-2965-47DC-8946-F5CDBE95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C43D6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%20Whe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 Wheel</Template>
  <TotalTime>181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MacLennan A (Alison)</cp:lastModifiedBy>
  <cp:revision>8</cp:revision>
  <dcterms:created xsi:type="dcterms:W3CDTF">2018-05-11T10:22:00Z</dcterms:created>
  <dcterms:modified xsi:type="dcterms:W3CDTF">2018-08-21T14:55:00Z</dcterms:modified>
</cp:coreProperties>
</file>